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78337" w14:textId="77777777" w:rsidR="0034203B" w:rsidRDefault="0034203B" w:rsidP="003420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RELYNGTON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0D718D1B" w14:textId="77777777" w:rsidR="0034203B" w:rsidRDefault="0034203B" w:rsidP="003420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583EFA28" w14:textId="77777777" w:rsidR="0034203B" w:rsidRDefault="0034203B" w:rsidP="0034203B">
      <w:pPr>
        <w:pStyle w:val="NoSpacing"/>
        <w:rPr>
          <w:rFonts w:cs="Times New Roman"/>
          <w:szCs w:val="24"/>
        </w:rPr>
      </w:pPr>
    </w:p>
    <w:p w14:paraId="030FB6F6" w14:textId="77777777" w:rsidR="0034203B" w:rsidRDefault="0034203B" w:rsidP="0034203B">
      <w:pPr>
        <w:pStyle w:val="NoSpacing"/>
        <w:rPr>
          <w:rFonts w:cs="Times New Roman"/>
          <w:szCs w:val="24"/>
        </w:rPr>
      </w:pPr>
    </w:p>
    <w:p w14:paraId="0CEABA76" w14:textId="77777777" w:rsidR="0034203B" w:rsidRDefault="0034203B" w:rsidP="0034203B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23FFF219" w14:textId="77777777" w:rsidR="0034203B" w:rsidRDefault="0034203B" w:rsidP="0034203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CF78084" w14:textId="77777777" w:rsidR="0034203B" w:rsidRDefault="0034203B" w:rsidP="0034203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E0A1192" w14:textId="77777777" w:rsidR="0034203B" w:rsidRDefault="0034203B" w:rsidP="003420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</w:t>
      </w:r>
    </w:p>
    <w:p w14:paraId="5350E66B" w14:textId="77777777" w:rsidR="0034203B" w:rsidRDefault="0034203B" w:rsidP="0034203B">
      <w:pPr>
        <w:pStyle w:val="NoSpacing"/>
        <w:rPr>
          <w:rFonts w:cs="Times New Roman"/>
          <w:szCs w:val="24"/>
        </w:rPr>
      </w:pPr>
    </w:p>
    <w:p w14:paraId="61A466EE" w14:textId="77777777" w:rsidR="0034203B" w:rsidRDefault="0034203B" w:rsidP="003420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September 2022</w:t>
      </w:r>
    </w:p>
    <w:p w14:paraId="6B17B4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CFCEE" w14:textId="77777777" w:rsidR="0034203B" w:rsidRDefault="0034203B" w:rsidP="009139A6">
      <w:r>
        <w:separator/>
      </w:r>
    </w:p>
  </w:endnote>
  <w:endnote w:type="continuationSeparator" w:id="0">
    <w:p w14:paraId="1D6AC952" w14:textId="77777777" w:rsidR="0034203B" w:rsidRDefault="003420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7B4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25E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614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F7050" w14:textId="77777777" w:rsidR="0034203B" w:rsidRDefault="0034203B" w:rsidP="009139A6">
      <w:r>
        <w:separator/>
      </w:r>
    </w:p>
  </w:footnote>
  <w:footnote w:type="continuationSeparator" w:id="0">
    <w:p w14:paraId="4BFD820F" w14:textId="77777777" w:rsidR="0034203B" w:rsidRDefault="003420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274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F4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46C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03B"/>
    <w:rsid w:val="000666E0"/>
    <w:rsid w:val="002510B7"/>
    <w:rsid w:val="0034203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1057E"/>
  <w15:chartTrackingRefBased/>
  <w15:docId w15:val="{5232F754-1C6A-4024-85D9-4CB051347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2022-10-29T20:24:00Z</dcterms:created>
  <dcterms:modified xsi:type="dcterms:W3CDTF">2022-10-29T20:25:00Z</dcterms:modified>
</cp:coreProperties>
</file>